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8F9F4" w14:textId="77777777" w:rsidR="00D71DBF" w:rsidRDefault="00D71DBF" w:rsidP="00D71D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PLUMMER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d.1456)</w:t>
      </w:r>
    </w:p>
    <w:p w14:paraId="1DD9DCDC" w14:textId="77777777" w:rsidR="00D71DBF" w:rsidRDefault="00D71DBF" w:rsidP="00D71D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Plumber.</w:t>
      </w:r>
    </w:p>
    <w:p w14:paraId="49FAA7E2" w14:textId="77777777" w:rsidR="00D71DBF" w:rsidRDefault="00D71DBF" w:rsidP="00D71DBF">
      <w:pPr>
        <w:rPr>
          <w:rFonts w:ascii="Times New Roman" w:hAnsi="Times New Roman" w:cs="Times New Roman"/>
          <w:sz w:val="24"/>
          <w:szCs w:val="24"/>
        </w:rPr>
      </w:pPr>
    </w:p>
    <w:p w14:paraId="30075947" w14:textId="77777777" w:rsidR="00D71DBF" w:rsidRDefault="00D71DBF" w:rsidP="00D71DBF">
      <w:pPr>
        <w:rPr>
          <w:rFonts w:ascii="Times New Roman" w:hAnsi="Times New Roman" w:cs="Times New Roman"/>
          <w:sz w:val="24"/>
          <w:szCs w:val="24"/>
        </w:rPr>
      </w:pPr>
    </w:p>
    <w:p w14:paraId="24F8B9E8" w14:textId="77777777" w:rsidR="00D71DBF" w:rsidRDefault="00D71DBF" w:rsidP="00D71D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Jun.1456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property was granted.</w:t>
      </w:r>
    </w:p>
    <w:p w14:paraId="7500CD33" w14:textId="77777777" w:rsidR="00D71DBF" w:rsidRDefault="00D71DBF" w:rsidP="00D71D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(W.Y.R. p.130)</w:t>
      </w:r>
    </w:p>
    <w:p w14:paraId="3ACD0827" w14:textId="77777777" w:rsidR="00D71DBF" w:rsidRDefault="00D71DBF" w:rsidP="00D71DBF">
      <w:pPr>
        <w:rPr>
          <w:rFonts w:ascii="Times New Roman" w:hAnsi="Times New Roman" w:cs="Times New Roman"/>
          <w:sz w:val="24"/>
          <w:szCs w:val="24"/>
        </w:rPr>
      </w:pPr>
    </w:p>
    <w:p w14:paraId="66BE85ED" w14:textId="77777777" w:rsidR="00D71DBF" w:rsidRDefault="00D71DBF" w:rsidP="00D71DBF">
      <w:pPr>
        <w:rPr>
          <w:rFonts w:ascii="Times New Roman" w:hAnsi="Times New Roman" w:cs="Times New Roman"/>
          <w:sz w:val="24"/>
          <w:szCs w:val="24"/>
        </w:rPr>
      </w:pPr>
    </w:p>
    <w:p w14:paraId="3624B30F" w14:textId="77777777" w:rsidR="00D71DBF" w:rsidRDefault="00D71DBF" w:rsidP="00D71D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59A495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0C48D3" w14:textId="77777777" w:rsidR="00D71DBF" w:rsidRDefault="00D71DBF" w:rsidP="009139A6">
      <w:r>
        <w:separator/>
      </w:r>
    </w:p>
  </w:endnote>
  <w:endnote w:type="continuationSeparator" w:id="0">
    <w:p w14:paraId="389B7426" w14:textId="77777777" w:rsidR="00D71DBF" w:rsidRDefault="00D71D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61B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3A4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5A5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7C728" w14:textId="77777777" w:rsidR="00D71DBF" w:rsidRDefault="00D71DBF" w:rsidP="009139A6">
      <w:r>
        <w:separator/>
      </w:r>
    </w:p>
  </w:footnote>
  <w:footnote w:type="continuationSeparator" w:id="0">
    <w:p w14:paraId="0349956D" w14:textId="77777777" w:rsidR="00D71DBF" w:rsidRDefault="00D71D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A9F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651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19E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DBF"/>
    <w:rsid w:val="000666E0"/>
    <w:rsid w:val="002510B7"/>
    <w:rsid w:val="005C130B"/>
    <w:rsid w:val="00826F5C"/>
    <w:rsid w:val="009139A6"/>
    <w:rsid w:val="009448BB"/>
    <w:rsid w:val="00A3176C"/>
    <w:rsid w:val="00BA00AB"/>
    <w:rsid w:val="00D71DB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6FEB"/>
  <w15:chartTrackingRefBased/>
  <w15:docId w15:val="{C0145159-7412-4964-9DCD-CA0A43C36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DB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2021-03-21T22:05:00Z</dcterms:created>
  <dcterms:modified xsi:type="dcterms:W3CDTF">2021-03-21T22:06:00Z</dcterms:modified>
</cp:coreProperties>
</file>